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FC566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JONYS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14976C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Oldland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14:paraId="6701DB01" w14:textId="77777777" w:rsidR="00883DE4" w:rsidRDefault="00883DE4" w:rsidP="00883DE4">
      <w:pPr>
        <w:rPr>
          <w:rFonts w:ascii="Times New Roman" w:hAnsi="Times New Roman" w:cs="Times New Roman"/>
        </w:rPr>
      </w:pPr>
    </w:p>
    <w:p w14:paraId="4D3BAE39" w14:textId="77777777" w:rsidR="00883DE4" w:rsidRDefault="00883DE4" w:rsidP="00883DE4">
      <w:pPr>
        <w:rPr>
          <w:rFonts w:ascii="Times New Roman" w:hAnsi="Times New Roman" w:cs="Times New Roman"/>
        </w:rPr>
      </w:pPr>
    </w:p>
    <w:p w14:paraId="05979A07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Weston(q.v.) brought a plaint of debt against him and Richard </w:t>
      </w:r>
    </w:p>
    <w:p w14:paraId="23FC9F70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Williams of </w:t>
      </w:r>
      <w:proofErr w:type="spellStart"/>
      <w:r>
        <w:rPr>
          <w:rFonts w:ascii="Times New Roman" w:hAnsi="Times New Roman" w:cs="Times New Roman"/>
        </w:rPr>
        <w:t>Oldland</w:t>
      </w:r>
      <w:proofErr w:type="spellEnd"/>
      <w:r>
        <w:rPr>
          <w:rFonts w:ascii="Times New Roman" w:hAnsi="Times New Roman" w:cs="Times New Roman"/>
        </w:rPr>
        <w:t>(q.v.).</w:t>
      </w:r>
    </w:p>
    <w:p w14:paraId="2D7D5B90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D2E6EEA" w14:textId="77777777" w:rsidR="00883DE4" w:rsidRDefault="00883DE4" w:rsidP="00883DE4">
      <w:pPr>
        <w:rPr>
          <w:rFonts w:ascii="Times New Roman" w:hAnsi="Times New Roman" w:cs="Times New Roman"/>
        </w:rPr>
      </w:pPr>
    </w:p>
    <w:p w14:paraId="3961EB6A" w14:textId="77777777" w:rsidR="00883DE4" w:rsidRDefault="00883DE4" w:rsidP="00883DE4">
      <w:pPr>
        <w:rPr>
          <w:rFonts w:ascii="Times New Roman" w:hAnsi="Times New Roman" w:cs="Times New Roman"/>
        </w:rPr>
      </w:pPr>
    </w:p>
    <w:p w14:paraId="7C910444" w14:textId="77777777" w:rsidR="00883DE4" w:rsidRDefault="00883DE4" w:rsidP="00883D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April 2019</w:t>
      </w:r>
    </w:p>
    <w:p w14:paraId="2125EEFB" w14:textId="77777777" w:rsidR="006B2F86" w:rsidRPr="00E71FC3" w:rsidRDefault="00883DE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48761" w14:textId="77777777" w:rsidR="00883DE4" w:rsidRDefault="00883DE4" w:rsidP="00E71FC3">
      <w:r>
        <w:separator/>
      </w:r>
    </w:p>
  </w:endnote>
  <w:endnote w:type="continuationSeparator" w:id="0">
    <w:p w14:paraId="774C3CFE" w14:textId="77777777" w:rsidR="00883DE4" w:rsidRDefault="00883DE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20D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DE4DB" w14:textId="77777777" w:rsidR="00883DE4" w:rsidRDefault="00883DE4" w:rsidP="00E71FC3">
      <w:r>
        <w:separator/>
      </w:r>
    </w:p>
  </w:footnote>
  <w:footnote w:type="continuationSeparator" w:id="0">
    <w:p w14:paraId="5B7FFE80" w14:textId="77777777" w:rsidR="00883DE4" w:rsidRDefault="00883DE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DE4"/>
    <w:rsid w:val="001A7C09"/>
    <w:rsid w:val="00577BD5"/>
    <w:rsid w:val="00656CBA"/>
    <w:rsid w:val="006A1F77"/>
    <w:rsid w:val="00733BE7"/>
    <w:rsid w:val="00883DE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BDE8F"/>
  <w15:chartTrackingRefBased/>
  <w15:docId w15:val="{5ACAFF94-A269-4E54-BF65-692BD5578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DE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83D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2019-04-17T20:46:00Z</dcterms:created>
  <dcterms:modified xsi:type="dcterms:W3CDTF">2019-04-17T20:46:00Z</dcterms:modified>
</cp:coreProperties>
</file>